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65CEEE41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E3FE5" w:rsidRPr="001E3FE5">
              <w:t>Kanalneubau in der Ackerstraße in Duisburg-Rumeln-Kaldenhausen</w:t>
            </w:r>
            <w:r w:rsidR="001E3FE5" w:rsidRPr="001E3FE5">
              <w:tab/>
            </w:r>
            <w:r w:rsidR="001E3FE5" w:rsidRPr="001E3FE5">
              <w:tab/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17C51" w14:textId="77777777" w:rsidR="004C7CE0" w:rsidRDefault="004C7CE0">
      <w:r>
        <w:separator/>
      </w:r>
    </w:p>
    <w:p w14:paraId="374B066B" w14:textId="77777777" w:rsidR="004C7CE0" w:rsidRDefault="004C7CE0"/>
    <w:p w14:paraId="54420C4A" w14:textId="77777777" w:rsidR="004C7CE0" w:rsidRDefault="004C7CE0"/>
  </w:endnote>
  <w:endnote w:type="continuationSeparator" w:id="0">
    <w:p w14:paraId="5F99A239" w14:textId="77777777" w:rsidR="004C7CE0" w:rsidRDefault="004C7CE0">
      <w:r>
        <w:continuationSeparator/>
      </w:r>
    </w:p>
    <w:p w14:paraId="23F14332" w14:textId="77777777" w:rsidR="004C7CE0" w:rsidRDefault="004C7CE0"/>
    <w:p w14:paraId="79AB8A83" w14:textId="77777777" w:rsidR="004C7CE0" w:rsidRDefault="004C7C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869EA" w14:textId="77777777" w:rsidR="004C7CE0" w:rsidRDefault="004C7CE0" w:rsidP="00026D23">
      <w:r>
        <w:separator/>
      </w:r>
    </w:p>
  </w:footnote>
  <w:footnote w:type="continuationSeparator" w:id="0">
    <w:p w14:paraId="58792D0D" w14:textId="77777777" w:rsidR="004C7CE0" w:rsidRDefault="004C7CE0">
      <w:r>
        <w:continuationSeparator/>
      </w:r>
    </w:p>
    <w:p w14:paraId="3BC23333" w14:textId="77777777" w:rsidR="004C7CE0" w:rsidRDefault="004C7CE0"/>
    <w:p w14:paraId="2432FF73" w14:textId="77777777" w:rsidR="004C7CE0" w:rsidRDefault="004C7CE0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4625"/>
    <w:rsid w:val="0006675C"/>
    <w:rsid w:val="00067E94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6138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75C17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E3FE5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13A7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B723E"/>
    <w:rsid w:val="004C19E2"/>
    <w:rsid w:val="004C3362"/>
    <w:rsid w:val="004C4880"/>
    <w:rsid w:val="004C5609"/>
    <w:rsid w:val="004C7CE0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51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746B2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66AA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6F6F30"/>
    <w:rsid w:val="007065E6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42509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EBA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C7373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186B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B5872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75F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A6FAB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A7DAB"/>
    <w:rsid w:val="00FB37F2"/>
    <w:rsid w:val="00FB4227"/>
    <w:rsid w:val="00FB5CB4"/>
    <w:rsid w:val="00FC0982"/>
    <w:rsid w:val="00FC1057"/>
    <w:rsid w:val="00FC14E3"/>
    <w:rsid w:val="00FC1D18"/>
    <w:rsid w:val="00FC6AAE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661</Words>
  <Characters>4716</Characters>
  <Application>Microsoft Office Word</Application>
  <DocSecurity>0</DocSecurity>
  <Lines>336</Lines>
  <Paragraphs>173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Arslan, Yunus</cp:lastModifiedBy>
  <cp:revision>87</cp:revision>
  <cp:lastPrinted>2024-07-15T07:21:00Z</cp:lastPrinted>
  <dcterms:created xsi:type="dcterms:W3CDTF">2022-01-27T14:34:00Z</dcterms:created>
  <dcterms:modified xsi:type="dcterms:W3CDTF">2026-09-07T13:58:00Z</dcterms:modified>
</cp:coreProperties>
</file>